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8BC01" w14:textId="77777777" w:rsidR="004822FB" w:rsidRPr="00701657" w:rsidRDefault="00C30885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（様式２</w:t>
      </w:r>
      <w:r w:rsidR="00B04737" w:rsidRPr="00701657">
        <w:rPr>
          <w:rFonts w:ascii="ＭＳ ゴシック" w:eastAsia="ＭＳ ゴシック" w:hAnsi="ＭＳ ゴシック" w:hint="eastAsia"/>
          <w:sz w:val="22"/>
        </w:rPr>
        <w:t>）</w:t>
      </w:r>
    </w:p>
    <w:p w14:paraId="728168AC" w14:textId="77777777" w:rsidR="00701657" w:rsidRPr="00701657" w:rsidRDefault="00701657" w:rsidP="00B4353E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　　　　　　　　　　　　　</w:t>
      </w:r>
    </w:p>
    <w:p w14:paraId="6999876B" w14:textId="77777777" w:rsidR="00701657" w:rsidRPr="005D4630" w:rsidRDefault="00C30885" w:rsidP="00E83B6D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5D4630">
        <w:rPr>
          <w:rFonts w:ascii="ＭＳ ゴシック" w:eastAsia="ＭＳ ゴシック" w:hAnsi="ＭＳ ゴシック" w:hint="eastAsia"/>
          <w:sz w:val="32"/>
          <w:szCs w:val="32"/>
        </w:rPr>
        <w:t>事業者概要書</w:t>
      </w:r>
    </w:p>
    <w:p w14:paraId="41ECF44E" w14:textId="77777777" w:rsidR="00DE010C" w:rsidRDefault="00DE010C">
      <w:pPr>
        <w:rPr>
          <w:rFonts w:ascii="ＭＳ ゴシック" w:eastAsia="ＭＳ ゴシック" w:hAnsi="ＭＳ ゴシック"/>
          <w:sz w:val="22"/>
        </w:rPr>
      </w:pPr>
    </w:p>
    <w:p w14:paraId="3A652569" w14:textId="77777777" w:rsidR="00DE010C" w:rsidRDefault="00C30885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１．本社本店</w:t>
      </w:r>
    </w:p>
    <w:tbl>
      <w:tblPr>
        <w:tblStyle w:val="af1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0"/>
        <w:gridCol w:w="6310"/>
      </w:tblGrid>
      <w:tr w:rsidR="009A6748" w14:paraId="2F70A2C2" w14:textId="77777777" w:rsidTr="009A6748">
        <w:tc>
          <w:tcPr>
            <w:tcW w:w="1990" w:type="dxa"/>
          </w:tcPr>
          <w:p w14:paraId="5558F526" w14:textId="77777777" w:rsidR="009A6748" w:rsidRDefault="009A6748" w:rsidP="009A6748">
            <w:pPr>
              <w:ind w:rightChars="150" w:right="330"/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法人名等</w:t>
            </w:r>
          </w:p>
        </w:tc>
        <w:tc>
          <w:tcPr>
            <w:tcW w:w="6310" w:type="dxa"/>
          </w:tcPr>
          <w:p w14:paraId="50C1A1FF" w14:textId="77777777" w:rsidR="009A6748" w:rsidRDefault="009A6748" w:rsidP="009A6748">
            <w:pPr>
              <w:rPr>
                <w:rFonts w:hAnsi="ＭＳ ゴシック"/>
              </w:rPr>
            </w:pPr>
          </w:p>
        </w:tc>
      </w:tr>
      <w:tr w:rsidR="009A6748" w14:paraId="2E1E4892" w14:textId="77777777" w:rsidTr="009A6748">
        <w:tc>
          <w:tcPr>
            <w:tcW w:w="1990" w:type="dxa"/>
          </w:tcPr>
          <w:p w14:paraId="0F20AE44" w14:textId="77777777" w:rsidR="009A6748" w:rsidRDefault="009A6748" w:rsidP="009A6748">
            <w:pPr>
              <w:ind w:rightChars="150" w:right="330"/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代表者</w:t>
            </w:r>
          </w:p>
        </w:tc>
        <w:tc>
          <w:tcPr>
            <w:tcW w:w="6310" w:type="dxa"/>
          </w:tcPr>
          <w:p w14:paraId="73CA2C9C" w14:textId="77777777" w:rsidR="009A6748" w:rsidRDefault="009A6748" w:rsidP="009A6748">
            <w:pPr>
              <w:rPr>
                <w:rFonts w:hAnsi="ＭＳ ゴシック"/>
              </w:rPr>
            </w:pPr>
          </w:p>
        </w:tc>
      </w:tr>
      <w:tr w:rsidR="009A6748" w14:paraId="042B2508" w14:textId="77777777" w:rsidTr="009A6748">
        <w:tc>
          <w:tcPr>
            <w:tcW w:w="1990" w:type="dxa"/>
          </w:tcPr>
          <w:p w14:paraId="5AD2D218" w14:textId="77777777" w:rsidR="009A6748" w:rsidRDefault="009A6748" w:rsidP="009A6748">
            <w:pPr>
              <w:ind w:rightChars="150" w:right="330"/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所在地</w:t>
            </w:r>
          </w:p>
        </w:tc>
        <w:tc>
          <w:tcPr>
            <w:tcW w:w="6310" w:type="dxa"/>
          </w:tcPr>
          <w:p w14:paraId="64D2C061" w14:textId="77777777" w:rsidR="009A6748" w:rsidRDefault="009A6748" w:rsidP="009A6748">
            <w:pPr>
              <w:rPr>
                <w:rFonts w:hAnsi="ＭＳ ゴシック"/>
              </w:rPr>
            </w:pPr>
          </w:p>
        </w:tc>
      </w:tr>
    </w:tbl>
    <w:p w14:paraId="06384494" w14:textId="77777777" w:rsidR="00C30885" w:rsidRDefault="00C30885">
      <w:pPr>
        <w:rPr>
          <w:rFonts w:ascii="ＭＳ ゴシック" w:eastAsia="ＭＳ ゴシック" w:hAnsi="ＭＳ ゴシック"/>
          <w:sz w:val="22"/>
        </w:rPr>
      </w:pPr>
    </w:p>
    <w:p w14:paraId="37AB9CBC" w14:textId="77777777" w:rsidR="009A6748" w:rsidRDefault="00793A65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２．</w:t>
      </w:r>
      <w:r w:rsidR="00C30885">
        <w:rPr>
          <w:rFonts w:ascii="ＭＳ ゴシック" w:eastAsia="ＭＳ ゴシック" w:hAnsi="ＭＳ ゴシック" w:hint="eastAsia"/>
          <w:sz w:val="22"/>
        </w:rPr>
        <w:t>支店</w:t>
      </w:r>
      <w:r>
        <w:rPr>
          <w:rFonts w:ascii="ＭＳ ゴシック" w:eastAsia="ＭＳ ゴシック" w:hAnsi="ＭＳ ゴシック" w:hint="eastAsia"/>
          <w:sz w:val="22"/>
        </w:rPr>
        <w:t>・営業所</w:t>
      </w:r>
      <w:r w:rsidR="00C30885">
        <w:rPr>
          <w:rFonts w:ascii="ＭＳ ゴシック" w:eastAsia="ＭＳ ゴシック" w:hAnsi="ＭＳ ゴシック" w:hint="eastAsia"/>
          <w:sz w:val="22"/>
        </w:rPr>
        <w:t>等</w:t>
      </w:r>
    </w:p>
    <w:tbl>
      <w:tblPr>
        <w:tblStyle w:val="af1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0"/>
        <w:gridCol w:w="6310"/>
      </w:tblGrid>
      <w:tr w:rsidR="009A6748" w14:paraId="2D08EA17" w14:textId="77777777" w:rsidTr="009A6748">
        <w:tc>
          <w:tcPr>
            <w:tcW w:w="1990" w:type="dxa"/>
          </w:tcPr>
          <w:p w14:paraId="4DA8B043" w14:textId="77777777" w:rsidR="009A6748" w:rsidRDefault="009A6748" w:rsidP="009A6748">
            <w:pPr>
              <w:ind w:rightChars="150" w:right="330"/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支店名等</w:t>
            </w:r>
          </w:p>
        </w:tc>
        <w:tc>
          <w:tcPr>
            <w:tcW w:w="6310" w:type="dxa"/>
          </w:tcPr>
          <w:p w14:paraId="5B7EDD9E" w14:textId="77777777" w:rsidR="009A6748" w:rsidRDefault="009A6748" w:rsidP="009A6748">
            <w:pPr>
              <w:rPr>
                <w:rFonts w:hAnsi="ＭＳ ゴシック"/>
              </w:rPr>
            </w:pPr>
          </w:p>
        </w:tc>
      </w:tr>
      <w:tr w:rsidR="009A6748" w14:paraId="0A280AC0" w14:textId="77777777" w:rsidTr="009A6748">
        <w:tc>
          <w:tcPr>
            <w:tcW w:w="1990" w:type="dxa"/>
          </w:tcPr>
          <w:p w14:paraId="4A093937" w14:textId="77777777" w:rsidR="009A6748" w:rsidRDefault="009A6748" w:rsidP="009A6748">
            <w:pPr>
              <w:ind w:rightChars="150" w:right="330"/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代表者</w:t>
            </w:r>
          </w:p>
        </w:tc>
        <w:tc>
          <w:tcPr>
            <w:tcW w:w="6310" w:type="dxa"/>
          </w:tcPr>
          <w:p w14:paraId="5EE4CA0C" w14:textId="77777777" w:rsidR="009A6748" w:rsidRDefault="009A6748" w:rsidP="009A6748">
            <w:pPr>
              <w:rPr>
                <w:rFonts w:hAnsi="ＭＳ ゴシック"/>
              </w:rPr>
            </w:pPr>
          </w:p>
        </w:tc>
      </w:tr>
      <w:tr w:rsidR="009A6748" w14:paraId="6588E37D" w14:textId="77777777" w:rsidTr="009A6748">
        <w:tc>
          <w:tcPr>
            <w:tcW w:w="1990" w:type="dxa"/>
          </w:tcPr>
          <w:p w14:paraId="3D3119CD" w14:textId="77777777" w:rsidR="009A6748" w:rsidRDefault="009A6748" w:rsidP="009A6748">
            <w:pPr>
              <w:ind w:rightChars="150" w:right="330"/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所在地</w:t>
            </w:r>
          </w:p>
        </w:tc>
        <w:tc>
          <w:tcPr>
            <w:tcW w:w="6310" w:type="dxa"/>
          </w:tcPr>
          <w:p w14:paraId="1FB7B434" w14:textId="77777777" w:rsidR="009A6748" w:rsidRDefault="009A6748" w:rsidP="009A6748">
            <w:pPr>
              <w:rPr>
                <w:rFonts w:hAnsi="ＭＳ ゴシック"/>
              </w:rPr>
            </w:pPr>
          </w:p>
        </w:tc>
      </w:tr>
    </w:tbl>
    <w:p w14:paraId="4F8C1FE1" w14:textId="77777777" w:rsidR="00C30885" w:rsidRDefault="00C30885">
      <w:pPr>
        <w:rPr>
          <w:rFonts w:ascii="ＭＳ ゴシック" w:eastAsia="ＭＳ ゴシック" w:hAnsi="ＭＳ ゴシック"/>
          <w:sz w:val="22"/>
        </w:rPr>
      </w:pPr>
    </w:p>
    <w:p w14:paraId="4DAFE30A" w14:textId="77777777" w:rsidR="00C30885" w:rsidRDefault="00C30885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３．法人等の概要</w:t>
      </w:r>
    </w:p>
    <w:tbl>
      <w:tblPr>
        <w:tblStyle w:val="af1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0"/>
        <w:gridCol w:w="2551"/>
        <w:gridCol w:w="2552"/>
        <w:gridCol w:w="1207"/>
      </w:tblGrid>
      <w:tr w:rsidR="009A6748" w14:paraId="5B3479C6" w14:textId="77777777" w:rsidTr="000671A5">
        <w:trPr>
          <w:gridAfter w:val="2"/>
          <w:wAfter w:w="3759" w:type="dxa"/>
        </w:trPr>
        <w:tc>
          <w:tcPr>
            <w:tcW w:w="1990" w:type="dxa"/>
          </w:tcPr>
          <w:p w14:paraId="6FA5CA7A" w14:textId="77777777" w:rsidR="009A6748" w:rsidRDefault="009A6748" w:rsidP="009A6748">
            <w:pPr>
              <w:ind w:rightChars="150" w:right="330"/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設立年月日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6558DFA" w14:textId="77777777" w:rsidR="009A6748" w:rsidRDefault="009A6748" w:rsidP="000671A5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年　　月</w:t>
            </w:r>
          </w:p>
        </w:tc>
      </w:tr>
      <w:tr w:rsidR="009A6748" w14:paraId="50D888EA" w14:textId="77777777" w:rsidTr="000671A5">
        <w:trPr>
          <w:gridAfter w:val="1"/>
          <w:wAfter w:w="1207" w:type="dxa"/>
        </w:trPr>
        <w:tc>
          <w:tcPr>
            <w:tcW w:w="1990" w:type="dxa"/>
          </w:tcPr>
          <w:p w14:paraId="0730857D" w14:textId="77777777" w:rsidR="009A6748" w:rsidRDefault="009A6748" w:rsidP="009A6748">
            <w:pPr>
              <w:ind w:rightChars="150" w:right="330"/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資本金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  <w:tcMar>
              <w:left w:w="125" w:type="dxa"/>
              <w:right w:w="125" w:type="dxa"/>
            </w:tcMar>
          </w:tcPr>
          <w:p w14:paraId="6B7DB6BE" w14:textId="77777777" w:rsidR="009A6748" w:rsidRDefault="000671A5" w:rsidP="000671A5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　</w:t>
            </w:r>
            <w:r w:rsidR="009A6748">
              <w:rPr>
                <w:rFonts w:hAnsi="ＭＳ ゴシック" w:hint="eastAsia"/>
              </w:rPr>
              <w:t>円（法人の場合のみ記入）</w:t>
            </w:r>
          </w:p>
        </w:tc>
      </w:tr>
      <w:tr w:rsidR="009A6748" w14:paraId="076BA902" w14:textId="77777777" w:rsidTr="000671A5">
        <w:trPr>
          <w:gridAfter w:val="2"/>
          <w:wAfter w:w="3759" w:type="dxa"/>
        </w:trPr>
        <w:tc>
          <w:tcPr>
            <w:tcW w:w="1990" w:type="dxa"/>
          </w:tcPr>
          <w:p w14:paraId="1E095672" w14:textId="77777777" w:rsidR="009A6748" w:rsidRDefault="009A6748" w:rsidP="009A6748">
            <w:pPr>
              <w:ind w:rightChars="150" w:right="330"/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事業所数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67461A4B" w14:textId="77777777" w:rsidR="009A6748" w:rsidRDefault="009A6748" w:rsidP="000671A5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　　　　　　　　箇所</w:t>
            </w:r>
          </w:p>
        </w:tc>
      </w:tr>
      <w:tr w:rsidR="009A6748" w14:paraId="007F8F6A" w14:textId="77777777" w:rsidTr="000671A5">
        <w:trPr>
          <w:gridAfter w:val="2"/>
          <w:wAfter w:w="3759" w:type="dxa"/>
        </w:trPr>
        <w:tc>
          <w:tcPr>
            <w:tcW w:w="1990" w:type="dxa"/>
          </w:tcPr>
          <w:p w14:paraId="483F6B92" w14:textId="77777777" w:rsidR="009A6748" w:rsidRDefault="009A6748" w:rsidP="009A6748">
            <w:pPr>
              <w:ind w:rightChars="150" w:right="330"/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従業員数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40EA292" w14:textId="77777777" w:rsidR="009A6748" w:rsidRDefault="009A6748" w:rsidP="000671A5">
            <w:pPr>
              <w:jc w:val="right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　　　　　　　　　人</w:t>
            </w:r>
          </w:p>
        </w:tc>
      </w:tr>
      <w:tr w:rsidR="009A6748" w14:paraId="1FDDC3AB" w14:textId="77777777" w:rsidTr="009A6748">
        <w:tc>
          <w:tcPr>
            <w:tcW w:w="1990" w:type="dxa"/>
          </w:tcPr>
          <w:p w14:paraId="38AD76DA" w14:textId="77777777" w:rsidR="009A6748" w:rsidRDefault="009A6748" w:rsidP="009A6748">
            <w:pPr>
              <w:ind w:rightChars="150" w:right="330"/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業務内容</w:t>
            </w:r>
          </w:p>
        </w:tc>
        <w:tc>
          <w:tcPr>
            <w:tcW w:w="6310" w:type="dxa"/>
            <w:gridSpan w:val="3"/>
          </w:tcPr>
          <w:p w14:paraId="71B55C84" w14:textId="77777777" w:rsidR="009A6748" w:rsidRDefault="009A6748" w:rsidP="00485D51">
            <w:pPr>
              <w:rPr>
                <w:rFonts w:hAnsi="ＭＳ ゴシック"/>
              </w:rPr>
            </w:pPr>
          </w:p>
          <w:p w14:paraId="55AB18A8" w14:textId="77777777" w:rsidR="000671A5" w:rsidRDefault="000671A5" w:rsidP="00485D51">
            <w:pPr>
              <w:rPr>
                <w:rFonts w:hAnsi="ＭＳ ゴシック"/>
              </w:rPr>
            </w:pPr>
          </w:p>
        </w:tc>
      </w:tr>
    </w:tbl>
    <w:p w14:paraId="19A83A69" w14:textId="77777777" w:rsidR="00C30885" w:rsidRDefault="00C30885">
      <w:pPr>
        <w:rPr>
          <w:rFonts w:ascii="ＭＳ ゴシック" w:eastAsia="ＭＳ ゴシック" w:hAnsi="ＭＳ ゴシック"/>
          <w:sz w:val="22"/>
        </w:rPr>
      </w:pPr>
    </w:p>
    <w:p w14:paraId="65D585F7" w14:textId="77777777" w:rsidR="00C30885" w:rsidRDefault="00C30885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　　※必要に応じて、会社概要パンフレット、組織図等を添付すること。</w:t>
      </w:r>
    </w:p>
    <w:p w14:paraId="4B813AEF" w14:textId="77777777" w:rsidR="00C30885" w:rsidRPr="00C30885" w:rsidRDefault="00C30885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　　※参加表明書（様式1）の提出日時点で記入すること。</w:t>
      </w:r>
    </w:p>
    <w:sectPr w:rsidR="00C30885" w:rsidRPr="00C30885" w:rsidSect="00DC4B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88" w:right="1418" w:bottom="1418" w:left="1474" w:header="720" w:footer="720" w:gutter="0"/>
      <w:cols w:space="720"/>
      <w:titlePg/>
      <w:docGrid w:type="linesAndChars" w:linePitch="461" w:charSpace="20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10DFD" w14:textId="77777777" w:rsidR="00A4594F" w:rsidRDefault="00A4594F" w:rsidP="00DB5CA6">
      <w:r>
        <w:separator/>
      </w:r>
    </w:p>
  </w:endnote>
  <w:endnote w:type="continuationSeparator" w:id="0">
    <w:p w14:paraId="7C365AE2" w14:textId="77777777" w:rsidR="00A4594F" w:rsidRDefault="00A4594F" w:rsidP="00DB5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F1573" w14:textId="77777777" w:rsidR="00DC4B5B" w:rsidRDefault="00DC4B5B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6B5F5" w14:textId="77777777" w:rsidR="00DC4B5B" w:rsidRDefault="00DC4B5B">
    <w:pPr>
      <w:pStyle w:val="af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E4D01" w14:textId="77777777" w:rsidR="00DC4B5B" w:rsidRDefault="00DC4B5B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42778" w14:textId="77777777" w:rsidR="00A4594F" w:rsidRDefault="00A4594F" w:rsidP="00DB5CA6">
      <w:r>
        <w:separator/>
      </w:r>
    </w:p>
  </w:footnote>
  <w:footnote w:type="continuationSeparator" w:id="0">
    <w:p w14:paraId="4F72E1C7" w14:textId="77777777" w:rsidR="00A4594F" w:rsidRDefault="00A4594F" w:rsidP="00DB5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C58CF" w14:textId="77777777" w:rsidR="00DC4B5B" w:rsidRDefault="00DC4B5B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A1C79" w14:textId="77777777" w:rsidR="00DC4B5B" w:rsidRDefault="00DC4B5B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977D7" w14:textId="77777777" w:rsidR="00DC4B5B" w:rsidRDefault="00DC4B5B">
    <w:pPr>
      <w:pStyle w:val="a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bordersDoNotSurroundHeader/>
  <w:bordersDoNotSurroundFooter/>
  <w:proofState w:spelling="clean" w:grammar="dirty"/>
  <w:attachedTemplate r:id="rId1"/>
  <w:defaultTabStop w:val="840"/>
  <w:drawingGridHorizontalSpacing w:val="110"/>
  <w:drawingGridVerticalSpacing w:val="461"/>
  <w:displayHorizontalDrawingGridEvery w:val="0"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89E"/>
    <w:rsid w:val="00004373"/>
    <w:rsid w:val="000671A5"/>
    <w:rsid w:val="00176CE8"/>
    <w:rsid w:val="00182903"/>
    <w:rsid w:val="002270C9"/>
    <w:rsid w:val="0034689E"/>
    <w:rsid w:val="0034718D"/>
    <w:rsid w:val="004822FB"/>
    <w:rsid w:val="00511044"/>
    <w:rsid w:val="005D4630"/>
    <w:rsid w:val="006355E1"/>
    <w:rsid w:val="00701657"/>
    <w:rsid w:val="00740A7C"/>
    <w:rsid w:val="00793A65"/>
    <w:rsid w:val="009A6748"/>
    <w:rsid w:val="009E29FA"/>
    <w:rsid w:val="00A27F0D"/>
    <w:rsid w:val="00A4594F"/>
    <w:rsid w:val="00B04737"/>
    <w:rsid w:val="00B4353E"/>
    <w:rsid w:val="00B60A4D"/>
    <w:rsid w:val="00C30885"/>
    <w:rsid w:val="00D92768"/>
    <w:rsid w:val="00DB5CA6"/>
    <w:rsid w:val="00DC4B5B"/>
    <w:rsid w:val="00DE010C"/>
    <w:rsid w:val="00E83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8EC80E1"/>
  <w15:docId w15:val="{E3AD337F-3FBF-4195-9DFB-EE9E13FA2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ind w:leftChars="800" w:left="80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</w:rPr>
  </w:style>
  <w:style w:type="character" w:customStyle="1" w:styleId="30">
    <w:name w:val="見出し 3 (文字)"/>
    <w:basedOn w:val="a0"/>
    <w:link w:val="3"/>
    <w:uiPriority w:val="9"/>
    <w:rPr>
      <w:rFonts w:asciiTheme="majorHAnsi" w:eastAsiaTheme="majorEastAsia" w:hAnsiTheme="majorHAnsi" w:cstheme="majorBidi"/>
    </w:rPr>
  </w:style>
  <w:style w:type="character" w:customStyle="1" w:styleId="40">
    <w:name w:val="見出し 4 (文字)"/>
    <w:basedOn w:val="a0"/>
    <w:link w:val="4"/>
    <w:uiPriority w:val="9"/>
    <w:rPr>
      <w:b/>
      <w:bCs/>
    </w:rPr>
  </w:style>
  <w:style w:type="character" w:customStyle="1" w:styleId="50">
    <w:name w:val="見出し 5 (文字)"/>
    <w:basedOn w:val="a0"/>
    <w:link w:val="5"/>
    <w:uiPriority w:val="9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rPr>
      <w:b/>
      <w:bCs/>
    </w:rPr>
  </w:style>
  <w:style w:type="character" w:customStyle="1" w:styleId="70">
    <w:name w:val="見出し 7 (文字)"/>
    <w:basedOn w:val="a0"/>
    <w:link w:val="7"/>
    <w:uiPriority w:val="9"/>
  </w:style>
  <w:style w:type="character" w:customStyle="1" w:styleId="80">
    <w:name w:val="見出し 8 (文字)"/>
    <w:basedOn w:val="a0"/>
    <w:link w:val="8"/>
    <w:uiPriority w:val="9"/>
  </w:style>
  <w:style w:type="character" w:customStyle="1" w:styleId="90">
    <w:name w:val="見出し 9 (文字)"/>
    <w:basedOn w:val="a0"/>
    <w:link w:val="9"/>
    <w:uiPriority w:val="9"/>
  </w:style>
  <w:style w:type="paragraph" w:styleId="a3">
    <w:name w:val="Title"/>
    <w:basedOn w:val="a"/>
    <w:next w:val="a"/>
    <w:link w:val="a4"/>
    <w:uiPriority w:val="10"/>
    <w:qFormat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Pr>
      <w:rFonts w:asciiTheme="majorHAnsi" w:eastAsia="ＭＳ ゴシック" w:hAnsiTheme="majorHAnsi" w:cstheme="majorBidi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pPr>
      <w:jc w:val="center"/>
      <w:outlineLvl w:val="1"/>
    </w:pPr>
    <w:rPr>
      <w:rFonts w:asciiTheme="majorHAnsi" w:eastAsia="ＭＳ ゴシック" w:hAnsiTheme="majorHAnsi" w:cstheme="majorBidi"/>
      <w:sz w:val="24"/>
      <w:szCs w:val="24"/>
    </w:rPr>
  </w:style>
  <w:style w:type="character" w:customStyle="1" w:styleId="a6">
    <w:name w:val="副題 (文字)"/>
    <w:basedOn w:val="a0"/>
    <w:link w:val="a5"/>
    <w:uiPriority w:val="11"/>
    <w:rPr>
      <w:rFonts w:asciiTheme="majorHAnsi" w:eastAsia="ＭＳ ゴシック" w:hAnsiTheme="majorHAnsi" w:cstheme="majorBidi"/>
      <w:sz w:val="24"/>
      <w:szCs w:val="24"/>
    </w:rPr>
  </w:style>
  <w:style w:type="character" w:styleId="a7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21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Quote"/>
    <w:basedOn w:val="a"/>
    <w:next w:val="a"/>
    <w:link w:val="ab"/>
    <w:uiPriority w:val="29"/>
    <w:qFormat/>
    <w:rPr>
      <w:i/>
      <w:iCs/>
      <w:color w:val="000000" w:themeColor="text1"/>
    </w:rPr>
  </w:style>
  <w:style w:type="character" w:customStyle="1" w:styleId="ab">
    <w:name w:val="引用文 (文字)"/>
    <w:basedOn w:val="a0"/>
    <w:link w:val="aa"/>
    <w:uiPriority w:val="29"/>
    <w:rPr>
      <w:i/>
      <w:iCs/>
      <w:color w:val="000000" w:themeColor="text1"/>
    </w:rPr>
  </w:style>
  <w:style w:type="paragraph" w:styleId="22">
    <w:name w:val="Intense Quote"/>
    <w:basedOn w:val="a"/>
    <w:next w:val="a"/>
    <w:link w:val="23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3">
    <w:name w:val="引用文 2 (文字)"/>
    <w:basedOn w:val="a0"/>
    <w:link w:val="22"/>
    <w:uiPriority w:val="30"/>
    <w:rPr>
      <w:b/>
      <w:bCs/>
      <w:i/>
      <w:iCs/>
      <w:color w:val="4F81BD" w:themeColor="accent1"/>
    </w:rPr>
  </w:style>
  <w:style w:type="character" w:styleId="ac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24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d">
    <w:name w:val="Book Title"/>
    <w:basedOn w:val="a0"/>
    <w:uiPriority w:val="33"/>
    <w:qFormat/>
    <w:rPr>
      <w:b/>
      <w:bCs/>
      <w:smallCaps/>
      <w:spacing w:val="5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character" w:styleId="a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0">
    <w:name w:val="FollowedHyperlink"/>
    <w:basedOn w:val="a0"/>
    <w:uiPriority w:val="99"/>
    <w:unhideWhenUsed/>
    <w:rPr>
      <w:color w:val="800080" w:themeColor="followedHyperlink"/>
      <w:u w:val="single"/>
    </w:rPr>
  </w:style>
  <w:style w:type="table" w:styleId="af1">
    <w:name w:val="Table Grid"/>
    <w:basedOn w:val="a1"/>
    <w:uiPriority w:val="59"/>
    <w:rsid w:val="00701657"/>
    <w:rPr>
      <w:rFonts w:ascii="ＭＳ ゴシック" w:eastAsia="ＭＳ ゴシック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unhideWhenUsed/>
    <w:rsid w:val="00DB5CA6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DB5CA6"/>
  </w:style>
  <w:style w:type="paragraph" w:styleId="af4">
    <w:name w:val="footer"/>
    <w:basedOn w:val="a"/>
    <w:link w:val="af5"/>
    <w:uiPriority w:val="99"/>
    <w:unhideWhenUsed/>
    <w:rsid w:val="00DB5CA6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フッター (文字)"/>
    <w:basedOn w:val="a0"/>
    <w:link w:val="af4"/>
    <w:uiPriority w:val="99"/>
    <w:rsid w:val="00DB5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1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27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桜井市役所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桜井市役所</dc:creator>
  <cp:keywords/>
  <dc:description/>
  <cp:lastModifiedBy>井畑 篤朗</cp:lastModifiedBy>
  <cp:revision>9</cp:revision>
  <dcterms:created xsi:type="dcterms:W3CDTF">2025-01-22T05:28:00Z</dcterms:created>
  <dcterms:modified xsi:type="dcterms:W3CDTF">2026-07-24T06:53:00Z</dcterms:modified>
</cp:coreProperties>
</file>