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D6089" w14:textId="77777777" w:rsidR="004822FB" w:rsidRPr="00701657" w:rsidRDefault="00074040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（様式５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</w:p>
    <w:p w14:paraId="527D37B8" w14:textId="77777777" w:rsidR="00B04737" w:rsidRPr="00701657" w:rsidRDefault="00B04737" w:rsidP="00701657">
      <w:pPr>
        <w:jc w:val="right"/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令和　年　月　日</w:t>
      </w:r>
    </w:p>
    <w:p w14:paraId="28CF606B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</w:p>
    <w:p w14:paraId="36B2A2CB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（宛先）桜井市長</w:t>
      </w:r>
    </w:p>
    <w:p w14:paraId="7E1C08E1" w14:textId="77777777" w:rsidR="0034689E" w:rsidRDefault="0034689E">
      <w:pPr>
        <w:rPr>
          <w:rFonts w:ascii="ＭＳ ゴシック" w:eastAsia="ＭＳ ゴシック" w:hAnsi="ＭＳ ゴシック"/>
          <w:sz w:val="22"/>
        </w:rPr>
      </w:pPr>
    </w:p>
    <w:p w14:paraId="148D965A" w14:textId="77777777" w:rsidR="00701657" w:rsidRPr="00701657" w:rsidRDefault="0070165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（事業者）</w:t>
      </w:r>
    </w:p>
    <w:tbl>
      <w:tblPr>
        <w:tblStyle w:val="af1"/>
        <w:tblW w:w="5670" w:type="dxa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4111"/>
      </w:tblGrid>
      <w:tr w:rsidR="0034689E" w:rsidRPr="00701657" w14:paraId="49A6F33E" w14:textId="77777777" w:rsidTr="00182903">
        <w:tc>
          <w:tcPr>
            <w:tcW w:w="1559" w:type="dxa"/>
          </w:tcPr>
          <w:p w14:paraId="16CDC2DB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4111" w:type="dxa"/>
          </w:tcPr>
          <w:p w14:paraId="6EB8FBF6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34689E" w:rsidRPr="00701657" w14:paraId="101D0FD0" w14:textId="77777777" w:rsidTr="00182903">
        <w:tc>
          <w:tcPr>
            <w:tcW w:w="1559" w:type="dxa"/>
          </w:tcPr>
          <w:p w14:paraId="24CE7A80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商号又は名称</w:t>
            </w:r>
          </w:p>
        </w:tc>
        <w:tc>
          <w:tcPr>
            <w:tcW w:w="4111" w:type="dxa"/>
          </w:tcPr>
          <w:p w14:paraId="203E4656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701657" w:rsidRPr="00701657" w14:paraId="3E347134" w14:textId="77777777" w:rsidTr="00182903">
        <w:tc>
          <w:tcPr>
            <w:tcW w:w="1559" w:type="dxa"/>
          </w:tcPr>
          <w:p w14:paraId="45F44560" w14:textId="77777777" w:rsid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代表者職氏名</w:t>
            </w:r>
          </w:p>
        </w:tc>
        <w:tc>
          <w:tcPr>
            <w:tcW w:w="4111" w:type="dxa"/>
          </w:tcPr>
          <w:p w14:paraId="47165129" w14:textId="77777777" w:rsidR="00701657" w:rsidRPr="00701657" w:rsidRDefault="00701657" w:rsidP="00701657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印</w:t>
            </w:r>
          </w:p>
        </w:tc>
      </w:tr>
    </w:tbl>
    <w:p w14:paraId="7CE7B386" w14:textId="77777777" w:rsidR="0034689E" w:rsidRDefault="0034689E">
      <w:pPr>
        <w:rPr>
          <w:rFonts w:ascii="ＭＳ ゴシック" w:eastAsia="ＭＳ ゴシック" w:hAnsi="ＭＳ ゴシック"/>
          <w:sz w:val="22"/>
        </w:rPr>
      </w:pPr>
    </w:p>
    <w:p w14:paraId="5FDF2180" w14:textId="77777777" w:rsidR="00701657" w:rsidRPr="00701657" w:rsidRDefault="00701657" w:rsidP="00B4353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</w:t>
      </w:r>
    </w:p>
    <w:p w14:paraId="0E15153A" w14:textId="77777777" w:rsidR="00701657" w:rsidRPr="00671869" w:rsidRDefault="005F0692" w:rsidP="00E83B6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辞　退　届</w:t>
      </w:r>
    </w:p>
    <w:p w14:paraId="59DC10DC" w14:textId="77777777" w:rsidR="00DE010C" w:rsidRDefault="00DE010C">
      <w:pPr>
        <w:rPr>
          <w:rFonts w:ascii="ＭＳ ゴシック" w:eastAsia="ＭＳ ゴシック" w:hAnsi="ＭＳ ゴシック"/>
          <w:sz w:val="22"/>
        </w:rPr>
      </w:pPr>
    </w:p>
    <w:p w14:paraId="6A7FAA00" w14:textId="77777777" w:rsidR="00176CE8" w:rsidRDefault="00DE010C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5F0692">
        <w:rPr>
          <w:rFonts w:ascii="ＭＳ ゴシック" w:eastAsia="ＭＳ ゴシック" w:hAnsi="ＭＳ ゴシック" w:hint="eastAsia"/>
          <w:sz w:val="22"/>
        </w:rPr>
        <w:t>下記の業務に係る公募型プロポーザルの参加の表明をしましたが、都合により辞退します。</w:t>
      </w:r>
    </w:p>
    <w:p w14:paraId="3EA9B949" w14:textId="77777777" w:rsidR="00176CE8" w:rsidRDefault="00176CE8">
      <w:pPr>
        <w:rPr>
          <w:rFonts w:ascii="ＭＳ ゴシック" w:eastAsia="ＭＳ ゴシック" w:hAnsi="ＭＳ ゴシック"/>
          <w:sz w:val="22"/>
        </w:rPr>
      </w:pPr>
    </w:p>
    <w:p w14:paraId="103605F5" w14:textId="77777777" w:rsidR="005F0692" w:rsidRDefault="005F0692" w:rsidP="005F0692">
      <w:pPr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記</w:t>
      </w:r>
    </w:p>
    <w:p w14:paraId="038F32B8" w14:textId="77777777" w:rsidR="005F0692" w:rsidRDefault="005F0692">
      <w:pPr>
        <w:rPr>
          <w:rFonts w:ascii="ＭＳ ゴシック" w:eastAsia="ＭＳ ゴシック" w:hAnsi="ＭＳ ゴシック"/>
          <w:sz w:val="22"/>
        </w:rPr>
      </w:pPr>
    </w:p>
    <w:p w14:paraId="44167970" w14:textId="77777777" w:rsidR="0060378C" w:rsidRDefault="00176CE8" w:rsidP="0060378C">
      <w:pPr>
        <w:ind w:firstLineChars="300" w:firstLine="690"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業務名　　</w:t>
      </w:r>
    </w:p>
    <w:p w14:paraId="16F1D548" w14:textId="2BF72A17" w:rsidR="009E29FA" w:rsidRPr="0060378C" w:rsidRDefault="0060378C" w:rsidP="0060378C">
      <w:pPr>
        <w:jc w:val="center"/>
        <w:rPr>
          <w:rFonts w:ascii="ＭＳ ゴシック" w:eastAsia="ＭＳ ゴシック" w:hAnsi="ＭＳ ゴシック"/>
          <w:sz w:val="22"/>
        </w:rPr>
      </w:pPr>
      <w:r w:rsidRPr="0060378C">
        <w:rPr>
          <w:rFonts w:asciiTheme="majorEastAsia" w:eastAsiaTheme="majorEastAsia" w:hAnsiTheme="majorEastAsia" w:hint="eastAsia"/>
          <w:bCs/>
          <w:spacing w:val="-1"/>
          <w:sz w:val="22"/>
        </w:rPr>
        <w:t>大神神社参道周辺地区商業施設等整備基本計画策定業務</w:t>
      </w:r>
    </w:p>
    <w:p w14:paraId="568FECF1" w14:textId="77777777" w:rsidR="005F0692" w:rsidRPr="005F0692" w:rsidRDefault="005F0692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　　　　　　　　　　　　　　　　　　　　　以上</w:t>
      </w:r>
    </w:p>
    <w:sectPr w:rsidR="005F0692" w:rsidRPr="005F0692" w:rsidSect="00BF0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418" w:bottom="1418" w:left="1474" w:header="720" w:footer="720" w:gutter="0"/>
      <w:cols w:space="720"/>
      <w:titlePg/>
      <w:docGrid w:type="linesAndChars" w:linePitch="395" w:charSpace="20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E8363" w14:textId="77777777" w:rsidR="00377817" w:rsidRDefault="00377817" w:rsidP="00DB5CA6">
      <w:r>
        <w:separator/>
      </w:r>
    </w:p>
  </w:endnote>
  <w:endnote w:type="continuationSeparator" w:id="0">
    <w:p w14:paraId="68DEF5FD" w14:textId="77777777" w:rsidR="00377817" w:rsidRDefault="00377817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014AB" w14:textId="77777777" w:rsidR="00BF05BA" w:rsidRDefault="00BF05BA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6561" w14:textId="77777777" w:rsidR="00BF05BA" w:rsidRDefault="00BF05BA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2FC6" w14:textId="77777777" w:rsidR="00BF05BA" w:rsidRDefault="00BF05B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F530" w14:textId="77777777" w:rsidR="00377817" w:rsidRDefault="00377817" w:rsidP="00DB5CA6">
      <w:r>
        <w:separator/>
      </w:r>
    </w:p>
  </w:footnote>
  <w:footnote w:type="continuationSeparator" w:id="0">
    <w:p w14:paraId="759CEE6E" w14:textId="77777777" w:rsidR="00377817" w:rsidRDefault="00377817" w:rsidP="00DB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0682" w14:textId="77777777" w:rsidR="00BF05BA" w:rsidRDefault="00BF05B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FB0E" w14:textId="77777777" w:rsidR="00BF05BA" w:rsidRDefault="00BF05B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C826" w14:textId="77777777" w:rsidR="00BF05BA" w:rsidRDefault="00BF05BA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dirty"/>
  <w:attachedTemplate r:id="rId1"/>
  <w:defaultTabStop w:val="840"/>
  <w:drawingGridHorizontalSpacing w:val="110"/>
  <w:drawingGridVerticalSpacing w:val="395"/>
  <w:displayHorizontalDrawingGridEvery w:val="0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74040"/>
    <w:rsid w:val="00135AB7"/>
    <w:rsid w:val="00176CE8"/>
    <w:rsid w:val="00182903"/>
    <w:rsid w:val="00302521"/>
    <w:rsid w:val="0034689E"/>
    <w:rsid w:val="00377817"/>
    <w:rsid w:val="003C779D"/>
    <w:rsid w:val="003D3858"/>
    <w:rsid w:val="00423A6A"/>
    <w:rsid w:val="004822FB"/>
    <w:rsid w:val="005631B5"/>
    <w:rsid w:val="005A5FBC"/>
    <w:rsid w:val="005C38E5"/>
    <w:rsid w:val="005F0692"/>
    <w:rsid w:val="0060378C"/>
    <w:rsid w:val="006355E1"/>
    <w:rsid w:val="00636A91"/>
    <w:rsid w:val="00671869"/>
    <w:rsid w:val="00682F04"/>
    <w:rsid w:val="00701657"/>
    <w:rsid w:val="009E29FA"/>
    <w:rsid w:val="00A27F0D"/>
    <w:rsid w:val="00B04737"/>
    <w:rsid w:val="00B4353E"/>
    <w:rsid w:val="00B559CB"/>
    <w:rsid w:val="00B811C3"/>
    <w:rsid w:val="00BF05BA"/>
    <w:rsid w:val="00C73469"/>
    <w:rsid w:val="00D61422"/>
    <w:rsid w:val="00DB5CA6"/>
    <w:rsid w:val="00DE010C"/>
    <w:rsid w:val="00E8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83958DF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10</cp:revision>
  <dcterms:created xsi:type="dcterms:W3CDTF">2025-02-03T04:25:00Z</dcterms:created>
  <dcterms:modified xsi:type="dcterms:W3CDTF">2026-07-24T06:55:00Z</dcterms:modified>
</cp:coreProperties>
</file>