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DA31F" w14:textId="77777777" w:rsidR="004822FB" w:rsidRDefault="00CC0AEC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（様式</w:t>
      </w:r>
      <w:r w:rsidR="00AC5004">
        <w:rPr>
          <w:rFonts w:ascii="ＭＳ ゴシック" w:eastAsia="ＭＳ ゴシック" w:hAnsi="ＭＳ ゴシック" w:hint="eastAsia"/>
          <w:sz w:val="22"/>
        </w:rPr>
        <w:t>６</w:t>
      </w:r>
      <w:r w:rsidR="00B04737" w:rsidRPr="00701657">
        <w:rPr>
          <w:rFonts w:ascii="ＭＳ ゴシック" w:eastAsia="ＭＳ ゴシック" w:hAnsi="ＭＳ ゴシック" w:hint="eastAsia"/>
          <w:sz w:val="22"/>
        </w:rPr>
        <w:t>）</w:t>
      </w:r>
    </w:p>
    <w:p w14:paraId="3527DFC3" w14:textId="77777777" w:rsidR="00AC5004" w:rsidRPr="00AC5004" w:rsidRDefault="00AC5004" w:rsidP="00AC5004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AC5004">
        <w:rPr>
          <w:rFonts w:ascii="ＭＳ ゴシック" w:eastAsia="ＭＳ ゴシック" w:hAnsi="ＭＳ ゴシック" w:hint="eastAsia"/>
          <w:sz w:val="32"/>
          <w:szCs w:val="32"/>
        </w:rPr>
        <w:t>質</w:t>
      </w:r>
      <w:r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Pr="00AC5004">
        <w:rPr>
          <w:rFonts w:ascii="ＭＳ ゴシック" w:eastAsia="ＭＳ ゴシック" w:hAnsi="ＭＳ ゴシック" w:hint="eastAsia"/>
          <w:sz w:val="32"/>
          <w:szCs w:val="32"/>
        </w:rPr>
        <w:t>問</w:t>
      </w:r>
      <w:r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Pr="00AC5004">
        <w:rPr>
          <w:rFonts w:ascii="ＭＳ ゴシック" w:eastAsia="ＭＳ ゴシック" w:hAnsi="ＭＳ ゴシック" w:hint="eastAsia"/>
          <w:sz w:val="32"/>
          <w:szCs w:val="32"/>
        </w:rPr>
        <w:t>書</w:t>
      </w:r>
    </w:p>
    <w:p w14:paraId="55C00D49" w14:textId="77777777" w:rsidR="00B04737" w:rsidRPr="00701657" w:rsidRDefault="00B04737" w:rsidP="00701657">
      <w:pPr>
        <w:jc w:val="right"/>
        <w:rPr>
          <w:rFonts w:ascii="ＭＳ ゴシック" w:eastAsia="ＭＳ ゴシック" w:hAnsi="ＭＳ ゴシック"/>
          <w:sz w:val="22"/>
        </w:rPr>
      </w:pPr>
      <w:r w:rsidRPr="00701657">
        <w:rPr>
          <w:rFonts w:ascii="ＭＳ ゴシック" w:eastAsia="ＭＳ ゴシック" w:hAnsi="ＭＳ ゴシック" w:hint="eastAsia"/>
          <w:sz w:val="22"/>
        </w:rPr>
        <w:t>令和　年　月　日</w:t>
      </w:r>
    </w:p>
    <w:p w14:paraId="43CA945E" w14:textId="77777777" w:rsidR="00B04737" w:rsidRPr="00701657" w:rsidRDefault="00B04737">
      <w:pPr>
        <w:rPr>
          <w:rFonts w:ascii="ＭＳ ゴシック" w:eastAsia="ＭＳ ゴシック" w:hAnsi="ＭＳ ゴシック"/>
          <w:sz w:val="22"/>
        </w:rPr>
      </w:pPr>
    </w:p>
    <w:p w14:paraId="4DAAB4BC" w14:textId="77777777" w:rsidR="00B04737" w:rsidRPr="00701657" w:rsidRDefault="00B04737">
      <w:pPr>
        <w:rPr>
          <w:rFonts w:ascii="ＭＳ ゴシック" w:eastAsia="ＭＳ ゴシック" w:hAnsi="ＭＳ ゴシック"/>
          <w:sz w:val="22"/>
        </w:rPr>
      </w:pPr>
      <w:r w:rsidRPr="00701657">
        <w:rPr>
          <w:rFonts w:ascii="ＭＳ ゴシック" w:eastAsia="ＭＳ ゴシック" w:hAnsi="ＭＳ ゴシック" w:hint="eastAsia"/>
          <w:sz w:val="22"/>
        </w:rPr>
        <w:t>（宛先）桜井市長</w:t>
      </w:r>
    </w:p>
    <w:tbl>
      <w:tblPr>
        <w:tblStyle w:val="af1"/>
        <w:tblW w:w="5670" w:type="dxa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4111"/>
      </w:tblGrid>
      <w:tr w:rsidR="0034689E" w:rsidRPr="00701657" w14:paraId="2F8474F1" w14:textId="77777777" w:rsidTr="00182903">
        <w:tc>
          <w:tcPr>
            <w:tcW w:w="1559" w:type="dxa"/>
          </w:tcPr>
          <w:p w14:paraId="6140CA6C" w14:textId="77777777" w:rsidR="0034689E" w:rsidRP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所在地</w:t>
            </w:r>
          </w:p>
        </w:tc>
        <w:tc>
          <w:tcPr>
            <w:tcW w:w="4111" w:type="dxa"/>
          </w:tcPr>
          <w:p w14:paraId="0DA28993" w14:textId="77777777" w:rsidR="0034689E" w:rsidRPr="00701657" w:rsidRDefault="0034689E" w:rsidP="00701657">
            <w:pPr>
              <w:rPr>
                <w:rFonts w:hAnsi="ＭＳ ゴシック"/>
              </w:rPr>
            </w:pPr>
          </w:p>
        </w:tc>
      </w:tr>
      <w:tr w:rsidR="0034689E" w:rsidRPr="00701657" w14:paraId="5898C564" w14:textId="77777777" w:rsidTr="00182903">
        <w:tc>
          <w:tcPr>
            <w:tcW w:w="1559" w:type="dxa"/>
          </w:tcPr>
          <w:p w14:paraId="0786FF4C" w14:textId="77777777" w:rsidR="0034689E" w:rsidRP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商号又は名称</w:t>
            </w:r>
          </w:p>
        </w:tc>
        <w:tc>
          <w:tcPr>
            <w:tcW w:w="4111" w:type="dxa"/>
          </w:tcPr>
          <w:p w14:paraId="60FCAD7F" w14:textId="77777777" w:rsidR="0034689E" w:rsidRPr="00701657" w:rsidRDefault="0034689E" w:rsidP="00701657">
            <w:pPr>
              <w:rPr>
                <w:rFonts w:hAnsi="ＭＳ ゴシック"/>
              </w:rPr>
            </w:pPr>
          </w:p>
        </w:tc>
      </w:tr>
      <w:tr w:rsidR="00701657" w:rsidRPr="00701657" w14:paraId="01B9BEAC" w14:textId="77777777" w:rsidTr="00182903">
        <w:tc>
          <w:tcPr>
            <w:tcW w:w="1559" w:type="dxa"/>
          </w:tcPr>
          <w:p w14:paraId="77D96883" w14:textId="77777777" w:rsidR="00701657" w:rsidRDefault="00701657" w:rsidP="00701657">
            <w:pPr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代表者職氏名</w:t>
            </w:r>
          </w:p>
        </w:tc>
        <w:tc>
          <w:tcPr>
            <w:tcW w:w="4111" w:type="dxa"/>
          </w:tcPr>
          <w:p w14:paraId="6A8B6BF6" w14:textId="77777777" w:rsidR="00701657" w:rsidRPr="00701657" w:rsidRDefault="00701657" w:rsidP="00701657">
            <w:pPr>
              <w:jc w:val="right"/>
              <w:rPr>
                <w:rFonts w:hAnsi="ＭＳ ゴシック"/>
              </w:rPr>
            </w:pPr>
          </w:p>
        </w:tc>
      </w:tr>
    </w:tbl>
    <w:p w14:paraId="4DD47B17" w14:textId="4B68B7DD" w:rsidR="0034689E" w:rsidRDefault="006123FF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「</w:t>
      </w:r>
      <w:r w:rsidRPr="0060378C">
        <w:rPr>
          <w:rFonts w:asciiTheme="majorEastAsia" w:eastAsiaTheme="majorEastAsia" w:hAnsiTheme="majorEastAsia" w:hint="eastAsia"/>
          <w:bCs/>
          <w:spacing w:val="-1"/>
          <w:sz w:val="22"/>
        </w:rPr>
        <w:t>大神神社参道周辺地区商業施設等整備基本計画策定業務</w:t>
      </w:r>
      <w:r>
        <w:rPr>
          <w:rFonts w:ascii="ＭＳ ゴシック" w:eastAsia="ＭＳ ゴシック" w:hAnsi="ＭＳ ゴシック" w:hint="eastAsia"/>
          <w:sz w:val="22"/>
        </w:rPr>
        <w:t>」について、下記のとおり質問します。</w:t>
      </w:r>
    </w:p>
    <w:p w14:paraId="6B82FA72" w14:textId="5E89EBAE" w:rsidR="00AC5004" w:rsidRDefault="00AC5004" w:rsidP="00903F2E">
      <w:pPr>
        <w:ind w:firstLineChars="100" w:firstLine="230"/>
        <w:jc w:val="left"/>
        <w:rPr>
          <w:rFonts w:ascii="ＭＳ ゴシック" w:eastAsia="ＭＳ ゴシック" w:hAnsi="ＭＳ ゴシック"/>
          <w:sz w:val="22"/>
        </w:rPr>
      </w:pPr>
    </w:p>
    <w:tbl>
      <w:tblPr>
        <w:tblStyle w:val="af1"/>
        <w:tblpPr w:leftFromText="142" w:rightFromText="142" w:vertAnchor="page" w:horzAnchor="margin" w:tblpY="6451"/>
        <w:tblW w:w="0" w:type="auto"/>
        <w:tblLook w:val="04A0" w:firstRow="1" w:lastRow="0" w:firstColumn="1" w:lastColumn="0" w:noHBand="0" w:noVBand="1"/>
      </w:tblPr>
      <w:tblGrid>
        <w:gridCol w:w="1838"/>
        <w:gridCol w:w="2693"/>
        <w:gridCol w:w="4473"/>
      </w:tblGrid>
      <w:tr w:rsidR="006123FF" w14:paraId="7CDE16D1" w14:textId="77777777" w:rsidTr="006123FF">
        <w:trPr>
          <w:trHeight w:val="981"/>
        </w:trPr>
        <w:tc>
          <w:tcPr>
            <w:tcW w:w="1838" w:type="dxa"/>
            <w:vAlign w:val="center"/>
          </w:tcPr>
          <w:p w14:paraId="2ED5C77F" w14:textId="77777777" w:rsidR="0091717B" w:rsidRDefault="006123FF" w:rsidP="006123FF">
            <w:pPr>
              <w:jc w:val="center"/>
              <w:rPr>
                <w:rFonts w:hAnsi="ＭＳ ゴシック"/>
              </w:rPr>
            </w:pPr>
            <w:r w:rsidRPr="004C38F4">
              <w:rPr>
                <w:rFonts w:hAnsi="ＭＳ ゴシック" w:hint="eastAsia"/>
              </w:rPr>
              <w:t>書類名・</w:t>
            </w:r>
          </w:p>
          <w:p w14:paraId="5BDCB9E0" w14:textId="1BE7FCE0" w:rsidR="006123FF" w:rsidRDefault="006123FF" w:rsidP="006123FF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項目</w:t>
            </w:r>
            <w:r w:rsidRPr="004C38F4">
              <w:rPr>
                <w:rFonts w:hAnsi="ＭＳ ゴシック" w:hint="eastAsia"/>
              </w:rPr>
              <w:t>番号</w:t>
            </w:r>
            <w:r>
              <w:rPr>
                <w:rFonts w:hAnsi="ＭＳ ゴシック" w:hint="eastAsia"/>
              </w:rPr>
              <w:t>・</w:t>
            </w:r>
            <w:r w:rsidR="0091717B">
              <w:rPr>
                <w:rFonts w:hAnsi="ＭＳ ゴシック" w:hint="eastAsia"/>
              </w:rPr>
              <w:t>頁</w:t>
            </w:r>
            <w:r w:rsidRPr="004C38F4">
              <w:rPr>
                <w:rFonts w:hAnsi="ＭＳ ゴシック" w:hint="eastAsia"/>
              </w:rPr>
              <w:t>等</w:t>
            </w:r>
          </w:p>
        </w:tc>
        <w:tc>
          <w:tcPr>
            <w:tcW w:w="2693" w:type="dxa"/>
            <w:vAlign w:val="center"/>
          </w:tcPr>
          <w:p w14:paraId="64429133" w14:textId="49C7FE2D" w:rsidR="006123FF" w:rsidRDefault="006123FF" w:rsidP="006123FF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質問項目</w:t>
            </w:r>
          </w:p>
        </w:tc>
        <w:tc>
          <w:tcPr>
            <w:tcW w:w="4473" w:type="dxa"/>
            <w:vAlign w:val="center"/>
          </w:tcPr>
          <w:p w14:paraId="3DD3AE9A" w14:textId="5EA11229" w:rsidR="006123FF" w:rsidRDefault="006123FF" w:rsidP="006123FF">
            <w:pPr>
              <w:jc w:val="center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質問内容</w:t>
            </w:r>
          </w:p>
        </w:tc>
      </w:tr>
      <w:tr w:rsidR="006123FF" w14:paraId="0294A366" w14:textId="77777777" w:rsidTr="006123FF">
        <w:trPr>
          <w:trHeight w:val="5326"/>
        </w:trPr>
        <w:tc>
          <w:tcPr>
            <w:tcW w:w="1838" w:type="dxa"/>
          </w:tcPr>
          <w:p w14:paraId="6F1E5E10" w14:textId="77777777" w:rsidR="006123FF" w:rsidRDefault="006123FF" w:rsidP="006123FF">
            <w:pPr>
              <w:jc w:val="left"/>
              <w:rPr>
                <w:rFonts w:hAnsi="ＭＳ ゴシック"/>
              </w:rPr>
            </w:pPr>
          </w:p>
        </w:tc>
        <w:tc>
          <w:tcPr>
            <w:tcW w:w="2693" w:type="dxa"/>
          </w:tcPr>
          <w:p w14:paraId="0A5D7222" w14:textId="77777777" w:rsidR="006123FF" w:rsidRDefault="006123FF" w:rsidP="006123FF">
            <w:pPr>
              <w:jc w:val="left"/>
              <w:rPr>
                <w:rFonts w:hAnsi="ＭＳ ゴシック"/>
              </w:rPr>
            </w:pPr>
          </w:p>
        </w:tc>
        <w:tc>
          <w:tcPr>
            <w:tcW w:w="4473" w:type="dxa"/>
          </w:tcPr>
          <w:p w14:paraId="7B0B7BAD" w14:textId="68C9375A" w:rsidR="006123FF" w:rsidRDefault="006123FF" w:rsidP="006123FF">
            <w:pPr>
              <w:jc w:val="left"/>
              <w:rPr>
                <w:rFonts w:hAnsi="ＭＳ ゴシック"/>
              </w:rPr>
            </w:pPr>
          </w:p>
        </w:tc>
      </w:tr>
    </w:tbl>
    <w:tbl>
      <w:tblPr>
        <w:tblStyle w:val="af1"/>
        <w:tblW w:w="5954" w:type="dxa"/>
        <w:tblInd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</w:tblGrid>
      <w:tr w:rsidR="00AC5004" w:rsidRPr="00701657" w14:paraId="7CFF1496" w14:textId="77777777" w:rsidTr="00AC5004">
        <w:tc>
          <w:tcPr>
            <w:tcW w:w="1701" w:type="dxa"/>
          </w:tcPr>
          <w:p w14:paraId="7B23C23A" w14:textId="77777777" w:rsidR="00AC5004" w:rsidRPr="00701657" w:rsidRDefault="00AC5004" w:rsidP="00AC5004">
            <w:pPr>
              <w:spacing w:line="300" w:lineRule="exact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担当者氏名</w:t>
            </w:r>
          </w:p>
        </w:tc>
        <w:tc>
          <w:tcPr>
            <w:tcW w:w="4253" w:type="dxa"/>
          </w:tcPr>
          <w:p w14:paraId="25DF279A" w14:textId="77777777" w:rsidR="00AC5004" w:rsidRPr="00701657" w:rsidRDefault="00AC5004" w:rsidP="00AC5004">
            <w:pPr>
              <w:spacing w:line="300" w:lineRule="exact"/>
              <w:jc w:val="left"/>
              <w:rPr>
                <w:rFonts w:hAnsi="ＭＳ ゴシック"/>
              </w:rPr>
            </w:pPr>
          </w:p>
        </w:tc>
      </w:tr>
      <w:tr w:rsidR="00AC5004" w:rsidRPr="00701657" w14:paraId="3384F3EA" w14:textId="77777777" w:rsidTr="00AC5004">
        <w:tc>
          <w:tcPr>
            <w:tcW w:w="1701" w:type="dxa"/>
          </w:tcPr>
          <w:p w14:paraId="60C5AFEF" w14:textId="77777777" w:rsidR="00AC5004" w:rsidRDefault="00AC5004" w:rsidP="00AC5004">
            <w:pPr>
              <w:spacing w:line="300" w:lineRule="exact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担当部署</w:t>
            </w:r>
          </w:p>
        </w:tc>
        <w:tc>
          <w:tcPr>
            <w:tcW w:w="4253" w:type="dxa"/>
          </w:tcPr>
          <w:p w14:paraId="1AFB3DF7" w14:textId="77777777" w:rsidR="00AC5004" w:rsidRPr="00701657" w:rsidRDefault="00AC5004" w:rsidP="00AC5004">
            <w:pPr>
              <w:spacing w:line="300" w:lineRule="exact"/>
              <w:jc w:val="left"/>
              <w:rPr>
                <w:rFonts w:hAnsi="ＭＳ ゴシック"/>
              </w:rPr>
            </w:pPr>
          </w:p>
        </w:tc>
      </w:tr>
      <w:tr w:rsidR="00AC5004" w:rsidRPr="00701657" w14:paraId="520469F6" w14:textId="77777777" w:rsidTr="00AC5004">
        <w:tc>
          <w:tcPr>
            <w:tcW w:w="1701" w:type="dxa"/>
          </w:tcPr>
          <w:p w14:paraId="0E8E20EB" w14:textId="77777777" w:rsidR="00AC5004" w:rsidRDefault="00AC5004" w:rsidP="00AC5004">
            <w:pPr>
              <w:spacing w:line="300" w:lineRule="exact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所在地</w:t>
            </w:r>
          </w:p>
        </w:tc>
        <w:tc>
          <w:tcPr>
            <w:tcW w:w="4253" w:type="dxa"/>
          </w:tcPr>
          <w:p w14:paraId="7D9180BA" w14:textId="77777777" w:rsidR="00AC5004" w:rsidRPr="00701657" w:rsidRDefault="00AC5004" w:rsidP="00AC5004">
            <w:pPr>
              <w:spacing w:line="300" w:lineRule="exact"/>
              <w:jc w:val="left"/>
              <w:rPr>
                <w:rFonts w:hAnsi="ＭＳ ゴシック"/>
              </w:rPr>
            </w:pPr>
          </w:p>
        </w:tc>
      </w:tr>
      <w:tr w:rsidR="00AC5004" w:rsidRPr="00701657" w14:paraId="4218CFEF" w14:textId="77777777" w:rsidTr="00AC5004">
        <w:tc>
          <w:tcPr>
            <w:tcW w:w="1701" w:type="dxa"/>
          </w:tcPr>
          <w:p w14:paraId="0E61EF17" w14:textId="77777777" w:rsidR="00AC5004" w:rsidRDefault="00AC5004" w:rsidP="00AC5004">
            <w:pPr>
              <w:spacing w:line="300" w:lineRule="exact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電話番号</w:t>
            </w:r>
          </w:p>
        </w:tc>
        <w:tc>
          <w:tcPr>
            <w:tcW w:w="4253" w:type="dxa"/>
          </w:tcPr>
          <w:p w14:paraId="5E1E0E56" w14:textId="77777777" w:rsidR="00AC5004" w:rsidRPr="00701657" w:rsidRDefault="00AC5004" w:rsidP="00AC5004">
            <w:pPr>
              <w:spacing w:line="300" w:lineRule="exact"/>
              <w:jc w:val="left"/>
              <w:rPr>
                <w:rFonts w:hAnsi="ＭＳ ゴシック"/>
              </w:rPr>
            </w:pPr>
          </w:p>
        </w:tc>
      </w:tr>
      <w:tr w:rsidR="00AC5004" w:rsidRPr="00701657" w14:paraId="715B9A7E" w14:textId="77777777" w:rsidTr="00AC5004">
        <w:tc>
          <w:tcPr>
            <w:tcW w:w="1701" w:type="dxa"/>
          </w:tcPr>
          <w:p w14:paraId="4CEDE3BB" w14:textId="77777777" w:rsidR="00AC5004" w:rsidRDefault="00AC5004" w:rsidP="00AC5004">
            <w:pPr>
              <w:spacing w:line="300" w:lineRule="exact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ＦＡＸ</w:t>
            </w:r>
          </w:p>
        </w:tc>
        <w:tc>
          <w:tcPr>
            <w:tcW w:w="4253" w:type="dxa"/>
          </w:tcPr>
          <w:p w14:paraId="5D4669F4" w14:textId="77777777" w:rsidR="00AC5004" w:rsidRPr="00701657" w:rsidRDefault="00AC5004" w:rsidP="00AC5004">
            <w:pPr>
              <w:spacing w:line="300" w:lineRule="exact"/>
              <w:jc w:val="left"/>
              <w:rPr>
                <w:rFonts w:hAnsi="ＭＳ ゴシック"/>
              </w:rPr>
            </w:pPr>
          </w:p>
        </w:tc>
      </w:tr>
      <w:tr w:rsidR="00AC5004" w:rsidRPr="00701657" w14:paraId="00450EAF" w14:textId="77777777" w:rsidTr="00AC5004">
        <w:tc>
          <w:tcPr>
            <w:tcW w:w="1701" w:type="dxa"/>
          </w:tcPr>
          <w:p w14:paraId="6242C058" w14:textId="77777777" w:rsidR="00AC5004" w:rsidRDefault="00AC5004" w:rsidP="00AC5004">
            <w:pPr>
              <w:spacing w:line="300" w:lineRule="exact"/>
              <w:jc w:val="distribute"/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>Ｅ－Ｍａｉｌ</w:t>
            </w:r>
          </w:p>
        </w:tc>
        <w:tc>
          <w:tcPr>
            <w:tcW w:w="4253" w:type="dxa"/>
          </w:tcPr>
          <w:p w14:paraId="35D9D174" w14:textId="77777777" w:rsidR="00AC5004" w:rsidRPr="00701657" w:rsidRDefault="00AC5004" w:rsidP="00AC5004">
            <w:pPr>
              <w:spacing w:line="300" w:lineRule="exact"/>
              <w:jc w:val="left"/>
              <w:rPr>
                <w:rFonts w:hAnsi="ＭＳ ゴシック"/>
              </w:rPr>
            </w:pPr>
          </w:p>
        </w:tc>
      </w:tr>
    </w:tbl>
    <w:p w14:paraId="7451043F" w14:textId="77777777" w:rsidR="009E29FA" w:rsidRDefault="009E29FA" w:rsidP="006123FF">
      <w:pPr>
        <w:rPr>
          <w:rFonts w:ascii="ＭＳ ゴシック" w:eastAsia="ＭＳ ゴシック" w:hAnsi="ＭＳ ゴシック"/>
          <w:sz w:val="22"/>
        </w:rPr>
      </w:pPr>
    </w:p>
    <w:sectPr w:rsidR="009E29FA" w:rsidSect="003E41B3">
      <w:pgSz w:w="11906" w:h="16838" w:code="9"/>
      <w:pgMar w:top="1588" w:right="1418" w:bottom="1134" w:left="1474" w:header="720" w:footer="720" w:gutter="0"/>
      <w:cols w:space="720"/>
      <w:titlePg/>
      <w:docGrid w:type="linesAndChars" w:linePitch="461" w:charSpace="20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56DFB" w14:textId="77777777" w:rsidR="00C04823" w:rsidRDefault="00C04823" w:rsidP="00DB5CA6">
      <w:r>
        <w:separator/>
      </w:r>
    </w:p>
  </w:endnote>
  <w:endnote w:type="continuationSeparator" w:id="0">
    <w:p w14:paraId="4400F5F4" w14:textId="77777777" w:rsidR="00C04823" w:rsidRDefault="00C04823" w:rsidP="00DB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37B7" w14:textId="77777777" w:rsidR="00C04823" w:rsidRDefault="00C04823" w:rsidP="00DB5CA6">
      <w:r>
        <w:separator/>
      </w:r>
    </w:p>
  </w:footnote>
  <w:footnote w:type="continuationSeparator" w:id="0">
    <w:p w14:paraId="6DAEE838" w14:textId="77777777" w:rsidR="00C04823" w:rsidRDefault="00C04823" w:rsidP="00DB5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attachedTemplate r:id="rId1"/>
  <w:defaultTabStop w:val="840"/>
  <w:drawingGridHorizontalSpacing w:val="110"/>
  <w:drawingGridVerticalSpacing w:val="461"/>
  <w:displayHorizontalDrawingGridEvery w:val="0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9E"/>
    <w:rsid w:val="00004373"/>
    <w:rsid w:val="00090B4E"/>
    <w:rsid w:val="00141FBB"/>
    <w:rsid w:val="00166D66"/>
    <w:rsid w:val="00176CE8"/>
    <w:rsid w:val="00182903"/>
    <w:rsid w:val="00302521"/>
    <w:rsid w:val="0034689E"/>
    <w:rsid w:val="003E41B3"/>
    <w:rsid w:val="004822FB"/>
    <w:rsid w:val="004C38F4"/>
    <w:rsid w:val="005A5FBC"/>
    <w:rsid w:val="005C38E5"/>
    <w:rsid w:val="006123FF"/>
    <w:rsid w:val="006355E1"/>
    <w:rsid w:val="00671869"/>
    <w:rsid w:val="006966B3"/>
    <w:rsid w:val="006B644A"/>
    <w:rsid w:val="00701657"/>
    <w:rsid w:val="007B5E18"/>
    <w:rsid w:val="0082560B"/>
    <w:rsid w:val="008679CA"/>
    <w:rsid w:val="00903F2E"/>
    <w:rsid w:val="009140A2"/>
    <w:rsid w:val="0091717B"/>
    <w:rsid w:val="009E29FA"/>
    <w:rsid w:val="00A27F0D"/>
    <w:rsid w:val="00A369AB"/>
    <w:rsid w:val="00A52F3C"/>
    <w:rsid w:val="00A7288A"/>
    <w:rsid w:val="00A761A0"/>
    <w:rsid w:val="00AC5004"/>
    <w:rsid w:val="00B04737"/>
    <w:rsid w:val="00B4353E"/>
    <w:rsid w:val="00B55B76"/>
    <w:rsid w:val="00C04823"/>
    <w:rsid w:val="00C07E0F"/>
    <w:rsid w:val="00C13D13"/>
    <w:rsid w:val="00CC0AEC"/>
    <w:rsid w:val="00D312E7"/>
    <w:rsid w:val="00D61422"/>
    <w:rsid w:val="00DB5CA6"/>
    <w:rsid w:val="00DE010C"/>
    <w:rsid w:val="00E65409"/>
    <w:rsid w:val="00E83B6D"/>
    <w:rsid w:val="00EA738C"/>
    <w:rsid w:val="00F63AFB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D0C09B6"/>
  <w15:docId w15:val="{E3AD337F-3FBF-4195-9DFB-EE9E13FA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01657"/>
    <w:rPr>
      <w:rFonts w:ascii="ＭＳ ゴシック" w:eastAsia="ＭＳ ゴシック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DB5CA6"/>
  </w:style>
  <w:style w:type="paragraph" w:styleId="af4">
    <w:name w:val="footer"/>
    <w:basedOn w:val="a"/>
    <w:link w:val="af5"/>
    <w:uiPriority w:val="99"/>
    <w:unhideWhenUsed/>
    <w:rsid w:val="00DB5CA6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DB5CA6"/>
  </w:style>
  <w:style w:type="paragraph" w:styleId="af6">
    <w:name w:val="Revision"/>
    <w:hidden/>
    <w:uiPriority w:val="99"/>
    <w:semiHidden/>
    <w:rsid w:val="004C3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14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桜井市役所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桜井市役所</dc:creator>
  <cp:keywords/>
  <dc:description/>
  <cp:lastModifiedBy>井畑 篤朗</cp:lastModifiedBy>
  <cp:revision>13</cp:revision>
  <cp:lastPrinted>2026-07-22T11:18:00Z</cp:lastPrinted>
  <dcterms:created xsi:type="dcterms:W3CDTF">2025-01-23T07:32:00Z</dcterms:created>
  <dcterms:modified xsi:type="dcterms:W3CDTF">2026-07-24T06:56:00Z</dcterms:modified>
</cp:coreProperties>
</file>